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39A" w:rsidRPr="005F494F" w:rsidRDefault="00FD539A" w:rsidP="00AF62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32"/>
          <w:szCs w:val="32"/>
          <w:lang w:val="uk-UA"/>
        </w:rPr>
      </w:pPr>
      <w:r w:rsidRPr="00D84AFA">
        <w:rPr>
          <w:rFonts w:ascii="Times New Roman" w:hAnsi="Times New Roman" w:cs="Times New Roman"/>
          <w:b/>
          <w:bCs/>
          <w:noProof/>
          <w:color w:val="000000"/>
          <w:spacing w:val="-12"/>
          <w:sz w:val="32"/>
          <w:szCs w:val="32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27pt;height:46.5pt;visibility:visible" o:preferrelative="f">
            <v:imagedata r:id="rId7" o:title="" gain="79922f"/>
            <o:lock v:ext="edit" aspectratio="f"/>
          </v:shape>
        </w:pict>
      </w:r>
    </w:p>
    <w:p w:rsidR="00FD539A" w:rsidRPr="005F494F" w:rsidRDefault="00FD539A" w:rsidP="00AF62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  <w:r w:rsidRPr="005F494F"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  <w:t>ХОРОЛЬСЬКА МІСЬКА РАДА</w:t>
      </w:r>
    </w:p>
    <w:p w:rsidR="00FD539A" w:rsidRDefault="00FD539A" w:rsidP="00AF62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  <w:r w:rsidRPr="005F494F"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  <w:t>ЛУБЕНСЬКОГО РАЙОНУ ПОЛТАВСЬКОЇ ОБЛАСТІ</w:t>
      </w:r>
    </w:p>
    <w:p w:rsidR="00FD539A" w:rsidRPr="005F494F" w:rsidRDefault="00FD539A" w:rsidP="00AF62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  <w:t>ВИКОНАВЧИЙ КОМІТЕТ</w:t>
      </w:r>
    </w:p>
    <w:p w:rsidR="00FD539A" w:rsidRPr="005F494F" w:rsidRDefault="00FD539A" w:rsidP="00AF62AE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</w:pPr>
    </w:p>
    <w:p w:rsidR="00FD539A" w:rsidRPr="002811E1" w:rsidRDefault="00FD539A" w:rsidP="00AF62AE">
      <w:pPr>
        <w:spacing w:after="0" w:line="240" w:lineRule="auto"/>
        <w:ind w:left="3600" w:firstLine="72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811E1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:rsidR="00FD539A" w:rsidRDefault="00FD539A" w:rsidP="00AC35A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</w:p>
    <w:p w:rsidR="00FD539A" w:rsidRDefault="00FD539A" w:rsidP="00953E53">
      <w:pPr>
        <w:spacing w:after="0" w:line="240" w:lineRule="auto"/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>квітня</w:t>
      </w:r>
      <w:r w:rsidRPr="005F494F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>6</w:t>
      </w:r>
      <w:r w:rsidRPr="005F494F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року</w:t>
      </w:r>
      <w:r w:rsidRPr="005F494F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ab/>
        <w:t xml:space="preserve">      </w:t>
      </w:r>
      <w:r w:rsidRPr="005F494F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>№</w:t>
      </w:r>
    </w:p>
    <w:p w:rsidR="00FD539A" w:rsidRDefault="00FD539A" w:rsidP="0056348F">
      <w:pPr>
        <w:spacing w:after="0" w:line="240" w:lineRule="auto"/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</w:pPr>
    </w:p>
    <w:p w:rsidR="00FD539A" w:rsidRPr="00A534BB" w:rsidRDefault="00FD539A" w:rsidP="0056348F">
      <w:pPr>
        <w:spacing w:after="0" w:line="240" w:lineRule="auto"/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</w:pPr>
    </w:p>
    <w:p w:rsidR="00FD539A" w:rsidRDefault="00FD539A" w:rsidP="00337484">
      <w:pPr>
        <w:spacing w:after="0" w:line="240" w:lineRule="auto"/>
        <w:ind w:right="549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7484">
        <w:rPr>
          <w:rFonts w:ascii="Times New Roman" w:hAnsi="Times New Roman" w:cs="Times New Roman"/>
          <w:sz w:val="28"/>
          <w:szCs w:val="28"/>
          <w:lang w:val="uk-UA"/>
        </w:rPr>
        <w:t>Про закріплення території обслуговування за закладами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освіти Хорольської </w:t>
      </w:r>
      <w:r w:rsidRPr="00337484">
        <w:rPr>
          <w:rFonts w:ascii="Times New Roman" w:hAnsi="Times New Roman" w:cs="Times New Roman"/>
          <w:sz w:val="28"/>
          <w:szCs w:val="28"/>
          <w:lang w:val="uk-UA"/>
        </w:rPr>
        <w:t>міської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3748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</w:p>
    <w:p w:rsidR="00FD539A" w:rsidRPr="00337484" w:rsidRDefault="00FD539A" w:rsidP="003374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D539A" w:rsidRPr="00672106" w:rsidRDefault="00FD539A" w:rsidP="0067210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1517">
        <w:rPr>
          <w:rFonts w:ascii="Times New Roman" w:hAnsi="Times New Roman" w:cs="Times New Roman"/>
          <w:sz w:val="28"/>
          <w:szCs w:val="28"/>
        </w:rPr>
        <w:tab/>
      </w:r>
      <w:r w:rsidRPr="006721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Керуючись ст. 53 Конституції України, ст. 30 та 66 Закону України «Про освіту»</w:t>
      </w:r>
      <w:r w:rsidRPr="00672106">
        <w:rPr>
          <w:rFonts w:ascii="Times New Roman" w:hAnsi="Times New Roman" w:cs="Times New Roman"/>
          <w:sz w:val="28"/>
          <w:szCs w:val="28"/>
        </w:rPr>
        <w:t xml:space="preserve">, </w:t>
      </w:r>
      <w:r w:rsidRPr="006721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ст. 8 Закону України «Про повну загальну середню освіту»,</w:t>
      </w:r>
      <w:r w:rsidRPr="006721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6721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ст. 32 Закону України «Про місцеве самоврядування в Україні», на виконання Постанови Кабінету Міністрів України від 13.09.2017 № 684 «Про затвердження Порядку ведення обліку дітей дошкільного, шкільного віку та учнів», наказу Міністерства освіти і науки України від 16.04.2018 № 367 «Про затвердження Порядку зарахування, відрахування та переведення учнів до державних та комунальних закладів освіти для здобуття повної загальної середньої освіти»</w:t>
      </w:r>
      <w:r w:rsidRPr="00672106">
        <w:rPr>
          <w:rFonts w:ascii="Times New Roman" w:hAnsi="Times New Roman" w:cs="Times New Roman"/>
          <w:sz w:val="28"/>
          <w:szCs w:val="28"/>
        </w:rPr>
        <w:t>, виконавчий комітет міської ради</w:t>
      </w:r>
    </w:p>
    <w:p w:rsidR="00FD539A" w:rsidRPr="00672106" w:rsidRDefault="00FD539A" w:rsidP="0067210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uk-UA"/>
        </w:rPr>
      </w:pPr>
    </w:p>
    <w:p w:rsidR="00FD539A" w:rsidRDefault="00FD539A" w:rsidP="00AC35AE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FD539A" w:rsidRDefault="00FD539A" w:rsidP="00396F88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396F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1. Закріпити території обслуговування за закладами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загальної середньої освіти</w:t>
      </w:r>
      <w:r w:rsidRPr="00396F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на 202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6/2027 навчальний рік. </w:t>
      </w:r>
      <w:r w:rsidRPr="00396F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(</w:t>
      </w:r>
      <w:r w:rsidRPr="00396F8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додається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)</w:t>
      </w:r>
    </w:p>
    <w:p w:rsidR="00FD539A" w:rsidRPr="00396F88" w:rsidRDefault="00FD539A" w:rsidP="00396F88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D539A" w:rsidRPr="00A10467" w:rsidRDefault="00FD539A" w:rsidP="00396F8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396F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Закріпити території обслуговування за закладами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дошкільної</w:t>
      </w:r>
      <w:r w:rsidRPr="00396F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освіти на 202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6/</w:t>
      </w:r>
      <w:r w:rsidRPr="00396F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7</w:t>
      </w:r>
      <w:r w:rsidRPr="00396F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навчальний рік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Pr="00AF62A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(</w:t>
      </w:r>
      <w:hyperlink r:id="rId8" w:tgtFrame="_blank" w:history="1">
        <w:r w:rsidRPr="00AF62AE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додається</w:t>
        </w:r>
      </w:hyperlink>
      <w:r w:rsidRPr="00AF62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)</w:t>
      </w:r>
    </w:p>
    <w:p w:rsidR="00FD539A" w:rsidRPr="00396F88" w:rsidRDefault="00FD539A" w:rsidP="00396F8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D539A" w:rsidRPr="00396F88" w:rsidRDefault="00FD539A" w:rsidP="009B4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6F88">
        <w:rPr>
          <w:rFonts w:ascii="Times New Roman" w:hAnsi="Times New Roman" w:cs="Times New Roman"/>
          <w:sz w:val="28"/>
          <w:szCs w:val="28"/>
          <w:lang w:val="uk-UA"/>
        </w:rPr>
        <w:t>3. Організацію виконання рішення покласти на відділ освіти, молоді та спорту Хорольської міської ради Лубенського району Полтавської області.</w:t>
      </w:r>
    </w:p>
    <w:p w:rsidR="00FD539A" w:rsidRDefault="00FD539A" w:rsidP="00654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D539A" w:rsidRPr="00396F88" w:rsidRDefault="00FD539A" w:rsidP="00654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D539A" w:rsidRDefault="00FD539A" w:rsidP="00654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D539A" w:rsidRDefault="00FD539A" w:rsidP="00BF7B20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:rsidR="00FD539A" w:rsidRPr="00BF7B20" w:rsidRDefault="00FD539A" w:rsidP="00BF7B20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val="uk-UA"/>
        </w:rPr>
        <w:sectPr w:rsidR="00FD539A" w:rsidRPr="00BF7B20" w:rsidSect="002B6FDF">
          <w:headerReference w:type="default" r:id="rId9"/>
          <w:footerReference w:type="default" r:id="rId10"/>
          <w:type w:val="continuous"/>
          <w:pgSz w:w="11906" w:h="16838" w:code="9"/>
          <w:pgMar w:top="284" w:right="567" w:bottom="1134" w:left="1701" w:header="0" w:footer="709" w:gutter="0"/>
          <w:cols w:space="708"/>
          <w:titlePg/>
          <w:docGrid w:linePitch="360"/>
        </w:sectPr>
      </w:pPr>
    </w:p>
    <w:p w:rsidR="00FD539A" w:rsidRDefault="00FD539A" w:rsidP="0011659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                                                                             Сергій ВОЛОШИН</w:t>
      </w:r>
    </w:p>
    <w:p w:rsidR="00FD539A" w:rsidRDefault="00FD539A" w:rsidP="00BF7B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D539A" w:rsidRDefault="00FD539A" w:rsidP="00BF7B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D539A" w:rsidRDefault="00FD539A" w:rsidP="00BF7B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D539A" w:rsidRDefault="00FD539A" w:rsidP="00BF7B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D539A" w:rsidRDefault="00FD539A" w:rsidP="00BF7B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D539A" w:rsidRDefault="00FD539A" w:rsidP="00A1046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D539A" w:rsidRDefault="00FD539A" w:rsidP="007D0B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FD539A" w:rsidRDefault="00FD539A" w:rsidP="007D0B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FD539A" w:rsidRDefault="00FD539A" w:rsidP="007D0B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FD539A" w:rsidRDefault="00FD539A" w:rsidP="007D0B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FD539A" w:rsidRDefault="00FD539A" w:rsidP="007D0B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FD539A" w:rsidRDefault="00FD539A" w:rsidP="007D0B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FD539A" w:rsidRDefault="00FD539A" w:rsidP="007D0BF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D539A" w:rsidRDefault="00FD539A" w:rsidP="007D0B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D539A" w:rsidSect="009A5274">
      <w:type w:val="continuous"/>
      <w:pgSz w:w="11906" w:h="16838" w:code="9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539A" w:rsidRDefault="00FD539A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FD539A" w:rsidRDefault="00FD539A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39A" w:rsidRDefault="00FD539A" w:rsidP="00D81FE5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D539A" w:rsidRDefault="00FD539A" w:rsidP="009A527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539A" w:rsidRDefault="00FD539A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FD539A" w:rsidRDefault="00FD539A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39A" w:rsidRDefault="00FD539A" w:rsidP="00BF7B20">
    <w:pPr>
      <w:pStyle w:val="Header"/>
      <w:jc w:val="center"/>
      <w:rPr>
        <w:lang w:val="uk-UA"/>
      </w:rPr>
    </w:pPr>
  </w:p>
  <w:p w:rsidR="00FD539A" w:rsidRPr="009A5274" w:rsidRDefault="00FD539A" w:rsidP="00BF7B20">
    <w:pPr>
      <w:pStyle w:val="Header"/>
      <w:jc w:val="center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FA7A31"/>
    <w:multiLevelType w:val="hybridMultilevel"/>
    <w:tmpl w:val="E3CA736E"/>
    <w:lvl w:ilvl="0" w:tplc="042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A8A"/>
    <w:rsid w:val="00004371"/>
    <w:rsid w:val="00023EEB"/>
    <w:rsid w:val="00036212"/>
    <w:rsid w:val="00056614"/>
    <w:rsid w:val="0005695A"/>
    <w:rsid w:val="00056D0D"/>
    <w:rsid w:val="000576A3"/>
    <w:rsid w:val="0006428D"/>
    <w:rsid w:val="00066917"/>
    <w:rsid w:val="00081226"/>
    <w:rsid w:val="0008519C"/>
    <w:rsid w:val="00090872"/>
    <w:rsid w:val="00091065"/>
    <w:rsid w:val="000A07E7"/>
    <w:rsid w:val="000B25C1"/>
    <w:rsid w:val="000B371B"/>
    <w:rsid w:val="000C3D76"/>
    <w:rsid w:val="000C6AF4"/>
    <w:rsid w:val="000C7277"/>
    <w:rsid w:val="000D3024"/>
    <w:rsid w:val="000D7030"/>
    <w:rsid w:val="000D7F8D"/>
    <w:rsid w:val="000F68E3"/>
    <w:rsid w:val="000F75A1"/>
    <w:rsid w:val="00101A40"/>
    <w:rsid w:val="00102305"/>
    <w:rsid w:val="001106A5"/>
    <w:rsid w:val="001108ED"/>
    <w:rsid w:val="00116596"/>
    <w:rsid w:val="001241D6"/>
    <w:rsid w:val="0012684D"/>
    <w:rsid w:val="001354ED"/>
    <w:rsid w:val="0013631C"/>
    <w:rsid w:val="00137163"/>
    <w:rsid w:val="00140991"/>
    <w:rsid w:val="001473B5"/>
    <w:rsid w:val="00151600"/>
    <w:rsid w:val="00151991"/>
    <w:rsid w:val="00157E6C"/>
    <w:rsid w:val="00165441"/>
    <w:rsid w:val="00165D92"/>
    <w:rsid w:val="001774F7"/>
    <w:rsid w:val="00181F96"/>
    <w:rsid w:val="00192FF8"/>
    <w:rsid w:val="00194207"/>
    <w:rsid w:val="001A4D5F"/>
    <w:rsid w:val="001A5D72"/>
    <w:rsid w:val="001A7079"/>
    <w:rsid w:val="001B47B6"/>
    <w:rsid w:val="001B5D36"/>
    <w:rsid w:val="001C0207"/>
    <w:rsid w:val="001C0FE3"/>
    <w:rsid w:val="001C5D15"/>
    <w:rsid w:val="001C6BD2"/>
    <w:rsid w:val="001D0141"/>
    <w:rsid w:val="001D0956"/>
    <w:rsid w:val="001D5417"/>
    <w:rsid w:val="001F515A"/>
    <w:rsid w:val="0020156A"/>
    <w:rsid w:val="00201CA7"/>
    <w:rsid w:val="0022615D"/>
    <w:rsid w:val="00227B9A"/>
    <w:rsid w:val="00236BAA"/>
    <w:rsid w:val="002377E3"/>
    <w:rsid w:val="00237A92"/>
    <w:rsid w:val="00237E61"/>
    <w:rsid w:val="002523F3"/>
    <w:rsid w:val="0026446D"/>
    <w:rsid w:val="002712C6"/>
    <w:rsid w:val="00271846"/>
    <w:rsid w:val="002725F6"/>
    <w:rsid w:val="00273E92"/>
    <w:rsid w:val="002811E1"/>
    <w:rsid w:val="00284C2A"/>
    <w:rsid w:val="00287EE3"/>
    <w:rsid w:val="00290572"/>
    <w:rsid w:val="002A5082"/>
    <w:rsid w:val="002B1460"/>
    <w:rsid w:val="002B6FDF"/>
    <w:rsid w:val="002C1D9A"/>
    <w:rsid w:val="002C3FB4"/>
    <w:rsid w:val="002C6D9A"/>
    <w:rsid w:val="002C7A42"/>
    <w:rsid w:val="002D025C"/>
    <w:rsid w:val="002D0AB8"/>
    <w:rsid w:val="002D5732"/>
    <w:rsid w:val="002E3950"/>
    <w:rsid w:val="002F1F29"/>
    <w:rsid w:val="002F2D09"/>
    <w:rsid w:val="0030068E"/>
    <w:rsid w:val="00302203"/>
    <w:rsid w:val="00316C3F"/>
    <w:rsid w:val="00317EAB"/>
    <w:rsid w:val="003334CC"/>
    <w:rsid w:val="00337484"/>
    <w:rsid w:val="0034724E"/>
    <w:rsid w:val="00350874"/>
    <w:rsid w:val="00351F57"/>
    <w:rsid w:val="00364A30"/>
    <w:rsid w:val="00367F40"/>
    <w:rsid w:val="0037219E"/>
    <w:rsid w:val="003726DF"/>
    <w:rsid w:val="00373EE4"/>
    <w:rsid w:val="00374C32"/>
    <w:rsid w:val="0038316F"/>
    <w:rsid w:val="00384EDB"/>
    <w:rsid w:val="00385F57"/>
    <w:rsid w:val="00392715"/>
    <w:rsid w:val="0039433F"/>
    <w:rsid w:val="00394624"/>
    <w:rsid w:val="00396F88"/>
    <w:rsid w:val="003A0610"/>
    <w:rsid w:val="003B11AA"/>
    <w:rsid w:val="003B1B13"/>
    <w:rsid w:val="003B6701"/>
    <w:rsid w:val="003E0479"/>
    <w:rsid w:val="003E0E84"/>
    <w:rsid w:val="003E24E1"/>
    <w:rsid w:val="003E2E33"/>
    <w:rsid w:val="003F4FF5"/>
    <w:rsid w:val="00402B91"/>
    <w:rsid w:val="004040CB"/>
    <w:rsid w:val="00416AE5"/>
    <w:rsid w:val="00434B8E"/>
    <w:rsid w:val="00435559"/>
    <w:rsid w:val="00441717"/>
    <w:rsid w:val="00455BF3"/>
    <w:rsid w:val="004607F8"/>
    <w:rsid w:val="00467FFE"/>
    <w:rsid w:val="00490B85"/>
    <w:rsid w:val="004A18C7"/>
    <w:rsid w:val="004A480B"/>
    <w:rsid w:val="004B3E42"/>
    <w:rsid w:val="004B4EB7"/>
    <w:rsid w:val="004C1E12"/>
    <w:rsid w:val="004C640C"/>
    <w:rsid w:val="004C64F8"/>
    <w:rsid w:val="004D09F3"/>
    <w:rsid w:val="004D3557"/>
    <w:rsid w:val="004D5E4A"/>
    <w:rsid w:val="004D68A3"/>
    <w:rsid w:val="004D78CB"/>
    <w:rsid w:val="004E5E9F"/>
    <w:rsid w:val="004E60C6"/>
    <w:rsid w:val="004E6C26"/>
    <w:rsid w:val="004F0825"/>
    <w:rsid w:val="004F642E"/>
    <w:rsid w:val="004F6E6D"/>
    <w:rsid w:val="00500D48"/>
    <w:rsid w:val="00502205"/>
    <w:rsid w:val="00502B08"/>
    <w:rsid w:val="00503A32"/>
    <w:rsid w:val="00504B8B"/>
    <w:rsid w:val="00507F01"/>
    <w:rsid w:val="0051598B"/>
    <w:rsid w:val="00520148"/>
    <w:rsid w:val="00525076"/>
    <w:rsid w:val="0053770B"/>
    <w:rsid w:val="005412ED"/>
    <w:rsid w:val="005439A0"/>
    <w:rsid w:val="00544B63"/>
    <w:rsid w:val="00544CA1"/>
    <w:rsid w:val="00546FDB"/>
    <w:rsid w:val="0056348F"/>
    <w:rsid w:val="00566B5E"/>
    <w:rsid w:val="00574D3E"/>
    <w:rsid w:val="0058352F"/>
    <w:rsid w:val="00584381"/>
    <w:rsid w:val="005928F5"/>
    <w:rsid w:val="0059688A"/>
    <w:rsid w:val="0059727D"/>
    <w:rsid w:val="005972A3"/>
    <w:rsid w:val="005A1FAA"/>
    <w:rsid w:val="005B71A2"/>
    <w:rsid w:val="005C65CE"/>
    <w:rsid w:val="005E1B58"/>
    <w:rsid w:val="005F494F"/>
    <w:rsid w:val="005F53E1"/>
    <w:rsid w:val="00600680"/>
    <w:rsid w:val="0061371F"/>
    <w:rsid w:val="00615287"/>
    <w:rsid w:val="006217B0"/>
    <w:rsid w:val="00621FAB"/>
    <w:rsid w:val="00645D62"/>
    <w:rsid w:val="0064695C"/>
    <w:rsid w:val="006473AC"/>
    <w:rsid w:val="006541F7"/>
    <w:rsid w:val="006547CC"/>
    <w:rsid w:val="00654D9F"/>
    <w:rsid w:val="00662E1A"/>
    <w:rsid w:val="006634E8"/>
    <w:rsid w:val="006645AE"/>
    <w:rsid w:val="00666421"/>
    <w:rsid w:val="00670842"/>
    <w:rsid w:val="00672106"/>
    <w:rsid w:val="00683645"/>
    <w:rsid w:val="00685D89"/>
    <w:rsid w:val="0068678C"/>
    <w:rsid w:val="00692928"/>
    <w:rsid w:val="006A53E3"/>
    <w:rsid w:val="006A5F8D"/>
    <w:rsid w:val="006A6478"/>
    <w:rsid w:val="006B4436"/>
    <w:rsid w:val="006C4BEB"/>
    <w:rsid w:val="006C5FCC"/>
    <w:rsid w:val="006D3EF4"/>
    <w:rsid w:val="006E1872"/>
    <w:rsid w:val="006E273F"/>
    <w:rsid w:val="006E61A9"/>
    <w:rsid w:val="006F3CA2"/>
    <w:rsid w:val="006F5067"/>
    <w:rsid w:val="00700573"/>
    <w:rsid w:val="00700C11"/>
    <w:rsid w:val="00706A17"/>
    <w:rsid w:val="0071126C"/>
    <w:rsid w:val="00712A20"/>
    <w:rsid w:val="00712BD8"/>
    <w:rsid w:val="00712D9A"/>
    <w:rsid w:val="00717969"/>
    <w:rsid w:val="007312D6"/>
    <w:rsid w:val="007355B9"/>
    <w:rsid w:val="00742575"/>
    <w:rsid w:val="0075224B"/>
    <w:rsid w:val="007578C0"/>
    <w:rsid w:val="00795804"/>
    <w:rsid w:val="00796A39"/>
    <w:rsid w:val="00796EA0"/>
    <w:rsid w:val="0079785C"/>
    <w:rsid w:val="007B25C7"/>
    <w:rsid w:val="007C4860"/>
    <w:rsid w:val="007D0BF9"/>
    <w:rsid w:val="007D42B5"/>
    <w:rsid w:val="007D5587"/>
    <w:rsid w:val="007E1B16"/>
    <w:rsid w:val="007E34E0"/>
    <w:rsid w:val="007F0E3E"/>
    <w:rsid w:val="007F6CB5"/>
    <w:rsid w:val="007F7EFE"/>
    <w:rsid w:val="008000AF"/>
    <w:rsid w:val="008048C7"/>
    <w:rsid w:val="008120BE"/>
    <w:rsid w:val="00817371"/>
    <w:rsid w:val="0083194E"/>
    <w:rsid w:val="00833CD8"/>
    <w:rsid w:val="008342F7"/>
    <w:rsid w:val="008379CB"/>
    <w:rsid w:val="00840945"/>
    <w:rsid w:val="00841752"/>
    <w:rsid w:val="00844231"/>
    <w:rsid w:val="00845D5E"/>
    <w:rsid w:val="008533A7"/>
    <w:rsid w:val="00856D96"/>
    <w:rsid w:val="0086224B"/>
    <w:rsid w:val="00864272"/>
    <w:rsid w:val="008703A9"/>
    <w:rsid w:val="00895080"/>
    <w:rsid w:val="008A1CBD"/>
    <w:rsid w:val="008B1410"/>
    <w:rsid w:val="008B6433"/>
    <w:rsid w:val="008C0B15"/>
    <w:rsid w:val="008C1BFF"/>
    <w:rsid w:val="008D40EB"/>
    <w:rsid w:val="008E1FD9"/>
    <w:rsid w:val="00902DEC"/>
    <w:rsid w:val="00903636"/>
    <w:rsid w:val="009100FB"/>
    <w:rsid w:val="00913FDA"/>
    <w:rsid w:val="009203B2"/>
    <w:rsid w:val="00927C01"/>
    <w:rsid w:val="009361C1"/>
    <w:rsid w:val="0094203D"/>
    <w:rsid w:val="009460F2"/>
    <w:rsid w:val="009471E7"/>
    <w:rsid w:val="00953679"/>
    <w:rsid w:val="00953E53"/>
    <w:rsid w:val="00954A76"/>
    <w:rsid w:val="009665F2"/>
    <w:rsid w:val="00974FA7"/>
    <w:rsid w:val="00976946"/>
    <w:rsid w:val="009815BB"/>
    <w:rsid w:val="00984CF8"/>
    <w:rsid w:val="0099020C"/>
    <w:rsid w:val="00994803"/>
    <w:rsid w:val="009A5274"/>
    <w:rsid w:val="009A792C"/>
    <w:rsid w:val="009B42BB"/>
    <w:rsid w:val="009B47F2"/>
    <w:rsid w:val="009C0834"/>
    <w:rsid w:val="009C37FB"/>
    <w:rsid w:val="009C45AD"/>
    <w:rsid w:val="009E241D"/>
    <w:rsid w:val="009F6F34"/>
    <w:rsid w:val="00A00402"/>
    <w:rsid w:val="00A06E0F"/>
    <w:rsid w:val="00A10467"/>
    <w:rsid w:val="00A122EF"/>
    <w:rsid w:val="00A170C4"/>
    <w:rsid w:val="00A40928"/>
    <w:rsid w:val="00A44367"/>
    <w:rsid w:val="00A534BB"/>
    <w:rsid w:val="00A651AD"/>
    <w:rsid w:val="00A66F81"/>
    <w:rsid w:val="00A7206D"/>
    <w:rsid w:val="00A87603"/>
    <w:rsid w:val="00A87C2D"/>
    <w:rsid w:val="00A9434A"/>
    <w:rsid w:val="00A96BB3"/>
    <w:rsid w:val="00AA01E8"/>
    <w:rsid w:val="00AA3452"/>
    <w:rsid w:val="00AA3690"/>
    <w:rsid w:val="00AA69E8"/>
    <w:rsid w:val="00AB4B79"/>
    <w:rsid w:val="00AC35AE"/>
    <w:rsid w:val="00AC68F9"/>
    <w:rsid w:val="00AC7F18"/>
    <w:rsid w:val="00AD06F0"/>
    <w:rsid w:val="00AE6C00"/>
    <w:rsid w:val="00AE7900"/>
    <w:rsid w:val="00AF0274"/>
    <w:rsid w:val="00AF0EBD"/>
    <w:rsid w:val="00AF62AE"/>
    <w:rsid w:val="00AF71A1"/>
    <w:rsid w:val="00B00D22"/>
    <w:rsid w:val="00B01C2D"/>
    <w:rsid w:val="00B07712"/>
    <w:rsid w:val="00B12107"/>
    <w:rsid w:val="00B1784D"/>
    <w:rsid w:val="00B206B4"/>
    <w:rsid w:val="00B24794"/>
    <w:rsid w:val="00B508B3"/>
    <w:rsid w:val="00B51B77"/>
    <w:rsid w:val="00B52485"/>
    <w:rsid w:val="00B536D8"/>
    <w:rsid w:val="00B749CE"/>
    <w:rsid w:val="00B76D1C"/>
    <w:rsid w:val="00B84866"/>
    <w:rsid w:val="00B937E9"/>
    <w:rsid w:val="00B93A07"/>
    <w:rsid w:val="00B95558"/>
    <w:rsid w:val="00B95A60"/>
    <w:rsid w:val="00BA2A3B"/>
    <w:rsid w:val="00BC1C00"/>
    <w:rsid w:val="00BC4832"/>
    <w:rsid w:val="00BC6846"/>
    <w:rsid w:val="00BD6464"/>
    <w:rsid w:val="00BE2688"/>
    <w:rsid w:val="00BE5BEE"/>
    <w:rsid w:val="00BF3CF6"/>
    <w:rsid w:val="00BF7B20"/>
    <w:rsid w:val="00C222CE"/>
    <w:rsid w:val="00C22A97"/>
    <w:rsid w:val="00C24582"/>
    <w:rsid w:val="00C24825"/>
    <w:rsid w:val="00C40A52"/>
    <w:rsid w:val="00C41A8A"/>
    <w:rsid w:val="00C42365"/>
    <w:rsid w:val="00C42CAA"/>
    <w:rsid w:val="00C4415A"/>
    <w:rsid w:val="00C57AF5"/>
    <w:rsid w:val="00C6125C"/>
    <w:rsid w:val="00C63911"/>
    <w:rsid w:val="00C8456D"/>
    <w:rsid w:val="00C863EF"/>
    <w:rsid w:val="00C8662A"/>
    <w:rsid w:val="00CA2679"/>
    <w:rsid w:val="00CB3600"/>
    <w:rsid w:val="00CC2A8B"/>
    <w:rsid w:val="00CC42A9"/>
    <w:rsid w:val="00CD0E16"/>
    <w:rsid w:val="00CD19C5"/>
    <w:rsid w:val="00CD3262"/>
    <w:rsid w:val="00CD4A17"/>
    <w:rsid w:val="00CE1E38"/>
    <w:rsid w:val="00CE1F06"/>
    <w:rsid w:val="00CE52CC"/>
    <w:rsid w:val="00CF299C"/>
    <w:rsid w:val="00CF6CAC"/>
    <w:rsid w:val="00CF70A7"/>
    <w:rsid w:val="00D07BF5"/>
    <w:rsid w:val="00D12E45"/>
    <w:rsid w:val="00D16EBE"/>
    <w:rsid w:val="00D26EEC"/>
    <w:rsid w:val="00D40777"/>
    <w:rsid w:val="00D61CF0"/>
    <w:rsid w:val="00D62544"/>
    <w:rsid w:val="00D65073"/>
    <w:rsid w:val="00D7626B"/>
    <w:rsid w:val="00D81FE5"/>
    <w:rsid w:val="00D83344"/>
    <w:rsid w:val="00D843BC"/>
    <w:rsid w:val="00D84AFA"/>
    <w:rsid w:val="00D9732E"/>
    <w:rsid w:val="00DB169F"/>
    <w:rsid w:val="00DB54E2"/>
    <w:rsid w:val="00DC345F"/>
    <w:rsid w:val="00DC44CF"/>
    <w:rsid w:val="00DD61B3"/>
    <w:rsid w:val="00DE50C3"/>
    <w:rsid w:val="00DE605A"/>
    <w:rsid w:val="00DE7261"/>
    <w:rsid w:val="00DF1517"/>
    <w:rsid w:val="00DF6426"/>
    <w:rsid w:val="00DF7AFC"/>
    <w:rsid w:val="00E03BE7"/>
    <w:rsid w:val="00E15219"/>
    <w:rsid w:val="00E20805"/>
    <w:rsid w:val="00E21DCE"/>
    <w:rsid w:val="00E23FB2"/>
    <w:rsid w:val="00E336CC"/>
    <w:rsid w:val="00E3443B"/>
    <w:rsid w:val="00E520AB"/>
    <w:rsid w:val="00E63CC1"/>
    <w:rsid w:val="00E67FE3"/>
    <w:rsid w:val="00E73138"/>
    <w:rsid w:val="00E77F17"/>
    <w:rsid w:val="00E856FA"/>
    <w:rsid w:val="00E859B1"/>
    <w:rsid w:val="00E85B43"/>
    <w:rsid w:val="00E85F91"/>
    <w:rsid w:val="00E8636D"/>
    <w:rsid w:val="00EA24D8"/>
    <w:rsid w:val="00EB3B53"/>
    <w:rsid w:val="00EB4255"/>
    <w:rsid w:val="00ED0182"/>
    <w:rsid w:val="00EE5D69"/>
    <w:rsid w:val="00EF568F"/>
    <w:rsid w:val="00F10E1B"/>
    <w:rsid w:val="00F20059"/>
    <w:rsid w:val="00F22002"/>
    <w:rsid w:val="00F31278"/>
    <w:rsid w:val="00F34CC2"/>
    <w:rsid w:val="00F4084C"/>
    <w:rsid w:val="00F44EC7"/>
    <w:rsid w:val="00F4507A"/>
    <w:rsid w:val="00F52430"/>
    <w:rsid w:val="00F62CEA"/>
    <w:rsid w:val="00F63611"/>
    <w:rsid w:val="00F65A71"/>
    <w:rsid w:val="00F65B1E"/>
    <w:rsid w:val="00F66792"/>
    <w:rsid w:val="00F715B1"/>
    <w:rsid w:val="00F73D2D"/>
    <w:rsid w:val="00F827FA"/>
    <w:rsid w:val="00F91F4E"/>
    <w:rsid w:val="00F926BE"/>
    <w:rsid w:val="00F97567"/>
    <w:rsid w:val="00FA50D1"/>
    <w:rsid w:val="00FA6340"/>
    <w:rsid w:val="00FB1CFC"/>
    <w:rsid w:val="00FB2B65"/>
    <w:rsid w:val="00FB7883"/>
    <w:rsid w:val="00FD235E"/>
    <w:rsid w:val="00FD539A"/>
    <w:rsid w:val="00FD696A"/>
    <w:rsid w:val="00FE55ED"/>
    <w:rsid w:val="00FF5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Calibri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5AE"/>
    <w:pPr>
      <w:spacing w:after="200" w:line="276" w:lineRule="auto"/>
    </w:pPr>
    <w:rPr>
      <w:rFonts w:ascii="Calibri" w:eastAsia="Times New Roman" w:hAnsi="Calibri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AC35AE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AC35AE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C35AE"/>
    <w:rPr>
      <w:rFonts w:ascii="Calibri" w:hAnsi="Calibri" w:cs="Calibri"/>
      <w:sz w:val="22"/>
      <w:szCs w:val="22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B6FD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B6FDF"/>
    <w:rPr>
      <w:rFonts w:ascii="Tahoma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rsid w:val="002B6FDF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B6FDF"/>
    <w:rPr>
      <w:rFonts w:ascii="Calibri" w:hAnsi="Calibri" w:cs="Calibri"/>
      <w:sz w:val="22"/>
      <w:szCs w:val="22"/>
      <w:lang w:val="ru-RU" w:eastAsia="ru-RU"/>
    </w:rPr>
  </w:style>
  <w:style w:type="character" w:customStyle="1" w:styleId="rvts9">
    <w:name w:val="rvts9"/>
    <w:basedOn w:val="DefaultParagraphFont"/>
    <w:uiPriority w:val="99"/>
    <w:rsid w:val="00023EEB"/>
  </w:style>
  <w:style w:type="paragraph" w:styleId="ListParagraph">
    <w:name w:val="List Paragraph"/>
    <w:basedOn w:val="Normal"/>
    <w:uiPriority w:val="99"/>
    <w:qFormat/>
    <w:rsid w:val="00AE6C00"/>
    <w:pPr>
      <w:ind w:left="720"/>
    </w:pPr>
  </w:style>
  <w:style w:type="paragraph" w:customStyle="1" w:styleId="1">
    <w:name w:val="Знак Знак1"/>
    <w:basedOn w:val="Normal"/>
    <w:uiPriority w:val="99"/>
    <w:rsid w:val="0008122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3E24E1"/>
    <w:rPr>
      <w:rFonts w:eastAsia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44231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9A52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518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rnopilcity.gov.ua/app10/236-dodatok-2-zzso-260225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1176</TotalTime>
  <Pages>2</Pages>
  <Words>989</Words>
  <Characters>565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Customer</cp:lastModifiedBy>
  <cp:revision>51</cp:revision>
  <cp:lastPrinted>2025-04-16T10:56:00Z</cp:lastPrinted>
  <dcterms:created xsi:type="dcterms:W3CDTF">2023-09-13T07:51:00Z</dcterms:created>
  <dcterms:modified xsi:type="dcterms:W3CDTF">2026-03-26T06:51:00Z</dcterms:modified>
</cp:coreProperties>
</file>